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2ED" w:rsidRDefault="00101E1F">
      <w:pPr>
        <w:tabs>
          <w:tab w:val="left" w:pos="426"/>
          <w:tab w:val="left" w:pos="993"/>
        </w:tabs>
        <w:rPr>
          <w:rFonts w:ascii="Arial" w:hAnsi="Arial" w:cs="Arial"/>
          <w:bCs/>
        </w:rPr>
      </w:pPr>
      <w:bookmarkStart w:id="0" w:name="_GoBack"/>
      <w:bookmarkEnd w:id="0"/>
      <w:r>
        <w:rPr>
          <w:rFonts w:ascii="Arial" w:hAnsi="Arial" w:cs="Arial"/>
          <w:bCs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-53340</wp:posOffset>
                </wp:positionH>
                <wp:positionV relativeFrom="paragraph">
                  <wp:posOffset>-29845</wp:posOffset>
                </wp:positionV>
                <wp:extent cx="1573530" cy="856615"/>
                <wp:effectExtent l="0" t="0" r="26670" b="1968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3530" cy="856615"/>
                        </a:xfrm>
                        <a:prstGeom prst="beve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102D" w:rsidRPr="00EA74C9" w:rsidRDefault="00870F72" w:rsidP="002B102D">
                            <w:pPr>
                              <w:jc w:val="center"/>
                              <w:rPr>
                                <w:rFonts w:ascii="Calibri" w:hAnsi="Calibri"/>
                                <w:i/>
                                <w:color w:val="808080" w:themeColor="background1" w:themeShade="80"/>
                              </w:rPr>
                            </w:pPr>
                            <w:r w:rsidRPr="00EA74C9">
                              <w:rPr>
                                <w:rFonts w:ascii="Calibri" w:hAnsi="Calibri"/>
                                <w:i/>
                                <w:color w:val="808080" w:themeColor="background1" w:themeShade="80"/>
                              </w:rPr>
                              <w:t xml:space="preserve">(1 </w:t>
                            </w:r>
                            <w:r w:rsidR="00F8370F" w:rsidRPr="00EA74C9">
                              <w:rPr>
                                <w:rFonts w:ascii="Calibri" w:hAnsi="Calibri"/>
                                <w:i/>
                                <w:color w:val="808080" w:themeColor="background1" w:themeShade="80"/>
                              </w:rPr>
                              <w:t>PAPEL MEMBRETADO DEL LICITANTE</w:t>
                            </w:r>
                            <w:r w:rsidRPr="00EA74C9">
                              <w:rPr>
                                <w:rFonts w:ascii="Calibri" w:hAnsi="Calibri"/>
                                <w:i/>
                                <w:color w:val="808080" w:themeColor="background1" w:themeShade="8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3" o:spid="_x0000_s1026" type="#_x0000_t84" style="position:absolute;margin-left:-4.2pt;margin-top:-2.35pt;width:123.9pt;height:67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">
                <v:textbox>
                  <w:txbxContent>
                    <w:p w:rsidR="002B102D" w:rsidRPr="00EA74C9" w:rsidRDefault="00870F72" w:rsidP="002B102D">
                      <w:pPr>
                        <w:jc w:val="center"/>
                        <w:rPr>
                          <w:rFonts w:ascii="Calibri" w:hAnsi="Calibri"/>
                          <w:i/>
                          <w:color w:val="808080" w:themeColor="background1" w:themeShade="80"/>
                        </w:rPr>
                      </w:pPr>
                      <w:r w:rsidRPr="00EA74C9">
                        <w:rPr>
                          <w:rFonts w:ascii="Calibri" w:hAnsi="Calibri"/>
                          <w:i/>
                          <w:color w:val="808080" w:themeColor="background1" w:themeShade="80"/>
                        </w:rPr>
                        <w:t xml:space="preserve">(1 </w:t>
                      </w:r>
                      <w:r w:rsidR="00F8370F" w:rsidRPr="00EA74C9">
                        <w:rPr>
                          <w:rFonts w:ascii="Calibri" w:hAnsi="Calibri"/>
                          <w:i/>
                          <w:color w:val="808080" w:themeColor="background1" w:themeShade="80"/>
                        </w:rPr>
                        <w:t>PAPEL MEMBRETADO DEL LICITANTE</w:t>
                      </w:r>
                      <w:r w:rsidRPr="00EA74C9">
                        <w:rPr>
                          <w:rFonts w:ascii="Calibri" w:hAnsi="Calibri"/>
                          <w:i/>
                          <w:color w:val="808080" w:themeColor="background1" w:themeShade="8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9A3842" w:rsidRPr="00EC2A59" w:rsidRDefault="009A3842" w:rsidP="009A3842">
      <w:pPr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B102D" w:rsidRPr="00EC2A59" w:rsidRDefault="002B102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EE1F94" w:rsidRDefault="00EE1F94" w:rsidP="009A3842">
      <w:pPr>
        <w:pStyle w:val="Textoindependiente"/>
        <w:jc w:val="center"/>
      </w:pPr>
    </w:p>
    <w:p w:rsidR="00AF12ED" w:rsidRPr="00EC2A59" w:rsidRDefault="007E5C6A" w:rsidP="009A3842">
      <w:pPr>
        <w:pStyle w:val="Textoindependiente"/>
        <w:jc w:val="center"/>
      </w:pPr>
      <w:r>
        <w:t>MANIFIESTO</w:t>
      </w:r>
      <w:r w:rsidR="00AF12ED" w:rsidRPr="00EC2A59">
        <w:t xml:space="preserve"> DE C</w:t>
      </w:r>
      <w:r w:rsidR="001C0591" w:rsidRPr="00EC2A59">
        <w:t>ONOCER EL SITIO DE LOS TRABAJOS.</w:t>
      </w: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</w:rPr>
      </w:pPr>
    </w:p>
    <w:p w:rsidR="00AF12ED" w:rsidRPr="00EC2A59" w:rsidRDefault="00AF12ED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7D723E" w:rsidRPr="00EA74C9" w:rsidRDefault="00CB2E51" w:rsidP="00CB2E51">
      <w:pPr>
        <w:jc w:val="right"/>
        <w:rPr>
          <w:rFonts w:ascii="Arial" w:hAnsi="Arial" w:cs="Arial"/>
          <w:color w:val="808080" w:themeColor="background1" w:themeShade="80"/>
        </w:rPr>
      </w:pPr>
      <w:r w:rsidRPr="00EA74C9">
        <w:rPr>
          <w:rFonts w:ascii="Arial" w:hAnsi="Arial" w:cs="Arial"/>
          <w:color w:val="808080" w:themeColor="background1" w:themeShade="80"/>
        </w:rPr>
        <w:t>__</w:t>
      </w:r>
      <w:r w:rsidR="00B9042C" w:rsidRPr="00EA74C9">
        <w:rPr>
          <w:rFonts w:ascii="Arial" w:hAnsi="Arial" w:cs="Arial"/>
          <w:color w:val="808080" w:themeColor="background1" w:themeShade="80"/>
        </w:rPr>
        <w:t xml:space="preserve"> 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2 ciudad y estado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</w:rPr>
        <w:t>__</w:t>
      </w:r>
      <w:r w:rsidRPr="00EA74C9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EA74C9">
        <w:rPr>
          <w:rFonts w:ascii="Arial" w:hAnsi="Arial" w:cs="Arial"/>
          <w:color w:val="808080" w:themeColor="background1" w:themeShade="80"/>
        </w:rPr>
        <w:t>, __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(3 fecha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</w:rPr>
        <w:t>__</w:t>
      </w: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Pr="00EA74C9" w:rsidRDefault="00CC206B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  <w:r w:rsidR="00DA6802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="00A05380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(4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y cargo del titular de la convocante</w:t>
      </w:r>
      <w:r w:rsidR="00DA6802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</w:p>
    <w:p w:rsidR="007D723E" w:rsidRPr="00EA74C9" w:rsidRDefault="00DA6802" w:rsidP="007D723E">
      <w:pPr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___ </w:t>
      </w:r>
      <w:r w:rsidR="006A6797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A05380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de </w:t>
      </w:r>
      <w:r w:rsidR="00C22952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la 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convocante</w:t>
      </w:r>
      <w:r w:rsidR="007D723E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  <w:bCs/>
        </w:rPr>
      </w:pPr>
      <w:r w:rsidRPr="00EC2A59">
        <w:rPr>
          <w:rFonts w:ascii="Arial" w:hAnsi="Arial" w:cs="Arial"/>
          <w:bCs/>
        </w:rPr>
        <w:t>P r e s e n t e.</w:t>
      </w:r>
    </w:p>
    <w:p w:rsidR="00AF12ED" w:rsidRPr="00EC2A59" w:rsidRDefault="00AF12ED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A05380" w:rsidRDefault="00AF12ED" w:rsidP="00A05380">
      <w:pPr>
        <w:jc w:val="both"/>
        <w:rPr>
          <w:rFonts w:ascii="Arial" w:hAnsi="Arial" w:cs="Arial"/>
        </w:rPr>
      </w:pPr>
      <w:r w:rsidRPr="00EC2A59">
        <w:rPr>
          <w:rFonts w:ascii="Arial" w:hAnsi="Arial" w:cs="Arial"/>
        </w:rPr>
        <w:t>De c</w:t>
      </w:r>
      <w:r w:rsidR="000C3FF7">
        <w:rPr>
          <w:rFonts w:ascii="Arial" w:hAnsi="Arial" w:cs="Arial"/>
        </w:rPr>
        <w:t>o</w:t>
      </w:r>
      <w:r w:rsidR="00D14E7D">
        <w:rPr>
          <w:rFonts w:ascii="Arial" w:hAnsi="Arial" w:cs="Arial"/>
        </w:rPr>
        <w:t>nformidad con lo dispuesto en los</w:t>
      </w:r>
      <w:r w:rsidR="000C3FF7">
        <w:rPr>
          <w:rFonts w:ascii="Arial" w:hAnsi="Arial" w:cs="Arial"/>
        </w:rPr>
        <w:t xml:space="preserve"> </w:t>
      </w:r>
      <w:r w:rsidR="00D14E7D">
        <w:rPr>
          <w:rFonts w:ascii="Arial" w:hAnsi="Arial" w:cs="Arial"/>
        </w:rPr>
        <w:t>artículos 38, primer párrafo y</w:t>
      </w:r>
      <w:r w:rsidR="00A05380">
        <w:rPr>
          <w:rFonts w:ascii="Arial" w:hAnsi="Arial" w:cs="Arial"/>
        </w:rPr>
        <w:t xml:space="preserve"> 44</w:t>
      </w:r>
      <w:r w:rsidR="00D14E7D">
        <w:rPr>
          <w:rFonts w:ascii="Arial" w:hAnsi="Arial" w:cs="Arial"/>
        </w:rPr>
        <w:t>,</w:t>
      </w:r>
      <w:r w:rsidRPr="00EC2A59">
        <w:rPr>
          <w:rFonts w:ascii="Arial" w:hAnsi="Arial" w:cs="Arial"/>
        </w:rPr>
        <w:t xml:space="preserve"> </w:t>
      </w:r>
      <w:r w:rsidR="00A05380">
        <w:rPr>
          <w:rFonts w:ascii="Arial" w:hAnsi="Arial" w:cs="Arial"/>
        </w:rPr>
        <w:t xml:space="preserve">fracción I </w:t>
      </w:r>
      <w:r w:rsidRPr="00EC2A59">
        <w:rPr>
          <w:rFonts w:ascii="Arial" w:hAnsi="Arial" w:cs="Arial"/>
        </w:rPr>
        <w:t xml:space="preserve">del Reglamento de la Ley de Obras Públicas y Servicios Relacionados con las Mismas y en </w:t>
      </w:r>
      <w:r w:rsidR="00A05380">
        <w:rPr>
          <w:rFonts w:ascii="Arial" w:hAnsi="Arial" w:cs="Arial"/>
        </w:rPr>
        <w:t xml:space="preserve">la convocatoria para la </w:t>
      </w:r>
      <w:r w:rsidR="00CF59ED" w:rsidRPr="00EA74C9">
        <w:rPr>
          <w:rFonts w:ascii="Arial" w:hAnsi="Arial" w:cs="Arial"/>
          <w:bCs/>
          <w:i/>
          <w:color w:val="808080" w:themeColor="background1" w:themeShade="80"/>
          <w:sz w:val="16"/>
          <w:szCs w:val="16"/>
        </w:rPr>
        <w:t>__</w:t>
      </w:r>
      <w:r w:rsidR="00B9042C" w:rsidRPr="00EA74C9">
        <w:rPr>
          <w:rFonts w:ascii="Arial" w:hAnsi="Arial" w:cs="Arial"/>
          <w:i/>
          <w:color w:val="808080" w:themeColor="background1" w:themeShade="80"/>
          <w:spacing w:val="3"/>
          <w:sz w:val="16"/>
          <w:szCs w:val="16"/>
        </w:rPr>
        <w:t xml:space="preserve"> </w:t>
      </w:r>
      <w:r w:rsidR="007D723E" w:rsidRPr="00EA74C9">
        <w:rPr>
          <w:rFonts w:ascii="Arial" w:hAnsi="Arial" w:cs="Arial"/>
          <w:i/>
          <w:color w:val="808080" w:themeColor="background1" w:themeShade="80"/>
          <w:spacing w:val="3"/>
          <w:sz w:val="16"/>
          <w:szCs w:val="16"/>
        </w:rPr>
        <w:t>(</w:t>
      </w:r>
      <w:r w:rsidR="00A05380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6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tipo de licitación</w:t>
      </w:r>
      <w:r w:rsidR="007D723E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  <w:r w:rsidR="007D723E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 w:rsidR="007D723E" w:rsidRPr="00EA74C9">
        <w:rPr>
          <w:rFonts w:ascii="Arial" w:hAnsi="Arial" w:cs="Arial"/>
          <w:color w:val="808080" w:themeColor="background1" w:themeShade="80"/>
        </w:rPr>
        <w:t xml:space="preserve"> </w:t>
      </w:r>
      <w:r w:rsidRPr="00EA74C9">
        <w:rPr>
          <w:rFonts w:ascii="Arial" w:hAnsi="Arial" w:cs="Arial"/>
          <w:b/>
          <w:color w:val="808080" w:themeColor="background1" w:themeShade="80"/>
        </w:rPr>
        <w:t xml:space="preserve"> </w:t>
      </w:r>
      <w:r w:rsidRPr="00EC2A59">
        <w:rPr>
          <w:rFonts w:ascii="Arial" w:hAnsi="Arial" w:cs="Arial"/>
        </w:rPr>
        <w:t>No.</w:t>
      </w:r>
      <w:r w:rsidR="00B9042C" w:rsidRPr="00EC2A59">
        <w:rPr>
          <w:rFonts w:ascii="Arial" w:hAnsi="Arial" w:cs="Arial"/>
          <w:bCs/>
        </w:rPr>
        <w:t xml:space="preserve"> </w:t>
      </w:r>
      <w:r w:rsidRPr="00EA74C9">
        <w:rPr>
          <w:rFonts w:ascii="Arial" w:hAnsi="Arial" w:cs="Arial"/>
          <w:bCs/>
          <w:i/>
          <w:color w:val="808080" w:themeColor="background1" w:themeShade="80"/>
          <w:sz w:val="16"/>
          <w:szCs w:val="16"/>
        </w:rPr>
        <w:t>__</w:t>
      </w:r>
      <w:r w:rsidR="007D723E" w:rsidRPr="00EA74C9">
        <w:rPr>
          <w:rFonts w:ascii="Arial" w:hAnsi="Arial" w:cs="Arial"/>
          <w:i/>
          <w:color w:val="808080" w:themeColor="background1" w:themeShade="80"/>
          <w:spacing w:val="3"/>
          <w:sz w:val="16"/>
          <w:szCs w:val="16"/>
        </w:rPr>
        <w:t xml:space="preserve"> (</w:t>
      </w:r>
      <w:r w:rsidR="00A05380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7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número de licitación</w:t>
      </w:r>
      <w:r w:rsidR="007D723E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r w:rsidR="00A05380">
        <w:rPr>
          <w:rFonts w:ascii="Arial" w:hAnsi="Arial" w:cs="Arial"/>
        </w:rPr>
        <w:t>, para la contratación de</w:t>
      </w:r>
      <w:r w:rsidRPr="00EC2A59">
        <w:rPr>
          <w:rFonts w:ascii="Arial" w:hAnsi="Arial" w:cs="Arial"/>
        </w:rPr>
        <w:t xml:space="preserve"> </w:t>
      </w:r>
      <w:r w:rsidRPr="00EA74C9">
        <w:rPr>
          <w:rFonts w:ascii="Arial" w:hAnsi="Arial" w:cs="Arial"/>
          <w:bCs/>
          <w:i/>
          <w:color w:val="808080" w:themeColor="background1" w:themeShade="80"/>
          <w:sz w:val="16"/>
          <w:szCs w:val="16"/>
        </w:rPr>
        <w:t>__</w:t>
      </w:r>
      <w:r w:rsidR="007D723E" w:rsidRPr="00EA74C9">
        <w:rPr>
          <w:rFonts w:ascii="Arial" w:hAnsi="Arial" w:cs="Arial"/>
          <w:i/>
          <w:color w:val="808080" w:themeColor="background1" w:themeShade="80"/>
          <w:spacing w:val="3"/>
          <w:sz w:val="16"/>
          <w:szCs w:val="16"/>
        </w:rPr>
        <w:t>(</w:t>
      </w:r>
      <w:r w:rsidR="00A05380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8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descripción de los trabajos</w:t>
      </w:r>
      <w:r w:rsidR="007D723E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r w:rsidRPr="00EA74C9">
        <w:rPr>
          <w:rFonts w:ascii="Arial" w:hAnsi="Arial" w:cs="Arial"/>
          <w:bCs/>
          <w:i/>
          <w:color w:val="808080" w:themeColor="background1" w:themeShade="80"/>
          <w:sz w:val="16"/>
          <w:szCs w:val="16"/>
        </w:rPr>
        <w:t>,</w:t>
      </w:r>
      <w:r w:rsidRPr="00EA74C9">
        <w:rPr>
          <w:rFonts w:ascii="Arial" w:hAnsi="Arial" w:cs="Arial"/>
          <w:color w:val="808080" w:themeColor="background1" w:themeShade="80"/>
        </w:rPr>
        <w:t xml:space="preserve"> </w:t>
      </w:r>
      <w:r w:rsidRPr="00EC2A59">
        <w:rPr>
          <w:rFonts w:ascii="Arial" w:hAnsi="Arial" w:cs="Arial"/>
        </w:rPr>
        <w:t>manifestamos</w:t>
      </w:r>
      <w:r w:rsidR="00A05380">
        <w:rPr>
          <w:rFonts w:ascii="Arial" w:hAnsi="Arial" w:cs="Arial"/>
        </w:rPr>
        <w:t xml:space="preserve"> </w:t>
      </w:r>
      <w:r w:rsidR="00A05380" w:rsidRPr="00A05380">
        <w:rPr>
          <w:rFonts w:ascii="Arial" w:hAnsi="Arial" w:cs="Arial"/>
        </w:rPr>
        <w:t>bajo protesta de decir verdad</w:t>
      </w:r>
      <w:r w:rsidR="00A05380">
        <w:rPr>
          <w:rFonts w:ascii="Arial" w:hAnsi="Arial" w:cs="Arial"/>
        </w:rPr>
        <w:t xml:space="preserve"> que conocemos</w:t>
      </w:r>
      <w:r w:rsidR="00A05380" w:rsidRPr="00A05380">
        <w:rPr>
          <w:rFonts w:ascii="Arial" w:hAnsi="Arial" w:cs="Arial"/>
        </w:rPr>
        <w:t xml:space="preserve"> el sitio de realización de los trabajos</w:t>
      </w:r>
      <w:r w:rsidR="00A05380">
        <w:rPr>
          <w:rFonts w:ascii="Arial" w:hAnsi="Arial" w:cs="Arial"/>
        </w:rPr>
        <w:t xml:space="preserve"> y sus condiciones ambientales.</w:t>
      </w:r>
    </w:p>
    <w:p w:rsidR="00A05380" w:rsidRDefault="00A05380">
      <w:pPr>
        <w:jc w:val="both"/>
        <w:rPr>
          <w:rFonts w:ascii="Arial" w:hAnsi="Arial" w:cs="Arial"/>
        </w:rPr>
      </w:pPr>
    </w:p>
    <w:p w:rsidR="00AF12ED" w:rsidRPr="00EC2A59" w:rsidRDefault="002B102D" w:rsidP="002B102D">
      <w:pPr>
        <w:tabs>
          <w:tab w:val="left" w:pos="993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Cs/>
        </w:rPr>
      </w:pPr>
      <w:r w:rsidRPr="00EC2A59">
        <w:rPr>
          <w:rFonts w:ascii="Arial" w:hAnsi="Arial" w:cs="Arial"/>
          <w:bCs/>
        </w:rPr>
        <w:t>ATENTAMENTE</w:t>
      </w: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7D723E" w:rsidRPr="00EC2A59" w:rsidRDefault="007D723E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7D723E" w:rsidRPr="00EC2A59" w:rsidRDefault="007D723E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7D723E" w:rsidRPr="00EA74C9" w:rsidRDefault="00A05380" w:rsidP="007D723E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__(9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, 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cargo 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y firma 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del representante legal del licitante</w:t>
      </w:r>
      <w:r w:rsidR="007D723E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AF12ED" w:rsidRPr="00EC2A59" w:rsidRDefault="00AF12ED" w:rsidP="007D723E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sectPr w:rsidR="00AF12ED" w:rsidRPr="00EC2A59" w:rsidSect="0088127B"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195" w:rsidRDefault="00587195" w:rsidP="00962589">
      <w:r>
        <w:separator/>
      </w:r>
    </w:p>
  </w:endnote>
  <w:endnote w:type="continuationSeparator" w:id="0">
    <w:p w:rsidR="00587195" w:rsidRDefault="00587195" w:rsidP="0096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02D" w:rsidRPr="00347D5D" w:rsidRDefault="002B102D" w:rsidP="002B102D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347D5D">
      <w:rPr>
        <w:rFonts w:ascii="Arial" w:hAnsi="Arial" w:cs="Arial"/>
        <w:color w:val="808080" w:themeColor="background1" w:themeShade="80"/>
        <w:sz w:val="12"/>
        <w:szCs w:val="12"/>
      </w:rPr>
      <w:t>MP-</w:t>
    </w:r>
    <w:r w:rsidR="001123DA" w:rsidRPr="00347D5D">
      <w:rPr>
        <w:rFonts w:ascii="Arial" w:hAnsi="Arial" w:cs="Arial"/>
        <w:color w:val="808080" w:themeColor="background1" w:themeShade="80"/>
        <w:sz w:val="12"/>
        <w:szCs w:val="12"/>
      </w:rPr>
      <w:t>200</w:t>
    </w:r>
    <w:r w:rsidRPr="00347D5D">
      <w:rPr>
        <w:rFonts w:ascii="Arial" w:hAnsi="Arial" w:cs="Arial"/>
        <w:color w:val="808080" w:themeColor="background1" w:themeShade="80"/>
        <w:sz w:val="12"/>
        <w:szCs w:val="12"/>
      </w:rPr>
      <w:t>-PR02-P01-F29</w:t>
    </w:r>
  </w:p>
  <w:p w:rsidR="00347D5D" w:rsidRPr="00347D5D" w:rsidRDefault="00347D5D" w:rsidP="002B102D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</w:p>
  <w:p w:rsidR="00347D5D" w:rsidRPr="00347D5D" w:rsidRDefault="00347D5D" w:rsidP="002B102D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347D5D">
      <w:rPr>
        <w:rFonts w:ascii="Arial" w:hAnsi="Arial" w:cs="Arial"/>
        <w:color w:val="808080" w:themeColor="background1" w:themeShade="80"/>
        <w:sz w:val="12"/>
        <w:szCs w:val="12"/>
      </w:rPr>
      <w:t>DICIEMBRE 2013</w:t>
    </w:r>
  </w:p>
  <w:p w:rsidR="00347D5D" w:rsidRPr="002B102D" w:rsidRDefault="00347D5D" w:rsidP="002B102D">
    <w:pPr>
      <w:pStyle w:val="Piedepgina"/>
      <w:jc w:val="right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195" w:rsidRDefault="00587195" w:rsidP="00962589">
      <w:r>
        <w:separator/>
      </w:r>
    </w:p>
  </w:footnote>
  <w:footnote w:type="continuationSeparator" w:id="0">
    <w:p w:rsidR="00587195" w:rsidRDefault="00587195" w:rsidP="009625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774F2"/>
    <w:multiLevelType w:val="hybridMultilevel"/>
    <w:tmpl w:val="20F81630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DA4"/>
    <w:rsid w:val="00092F24"/>
    <w:rsid w:val="000C3FF7"/>
    <w:rsid w:val="00101E1F"/>
    <w:rsid w:val="001123DA"/>
    <w:rsid w:val="001C0591"/>
    <w:rsid w:val="00222E8B"/>
    <w:rsid w:val="00252DA4"/>
    <w:rsid w:val="002B102D"/>
    <w:rsid w:val="00347D5D"/>
    <w:rsid w:val="003E3843"/>
    <w:rsid w:val="004261CD"/>
    <w:rsid w:val="00587195"/>
    <w:rsid w:val="00611F0E"/>
    <w:rsid w:val="006A6797"/>
    <w:rsid w:val="007D5FA4"/>
    <w:rsid w:val="007D723E"/>
    <w:rsid w:val="007E5C6A"/>
    <w:rsid w:val="00870F72"/>
    <w:rsid w:val="0088127B"/>
    <w:rsid w:val="008A77FA"/>
    <w:rsid w:val="00962589"/>
    <w:rsid w:val="009775DF"/>
    <w:rsid w:val="009A3842"/>
    <w:rsid w:val="009C13D5"/>
    <w:rsid w:val="00A023A5"/>
    <w:rsid w:val="00A05380"/>
    <w:rsid w:val="00A141D0"/>
    <w:rsid w:val="00A27C32"/>
    <w:rsid w:val="00A53BB1"/>
    <w:rsid w:val="00AB489A"/>
    <w:rsid w:val="00AF12ED"/>
    <w:rsid w:val="00B9042C"/>
    <w:rsid w:val="00BE498A"/>
    <w:rsid w:val="00C22952"/>
    <w:rsid w:val="00CB2E51"/>
    <w:rsid w:val="00CC206B"/>
    <w:rsid w:val="00CF59ED"/>
    <w:rsid w:val="00D14E7D"/>
    <w:rsid w:val="00D205E0"/>
    <w:rsid w:val="00DA6802"/>
    <w:rsid w:val="00EA3B42"/>
    <w:rsid w:val="00EA74C9"/>
    <w:rsid w:val="00EC2A59"/>
    <w:rsid w:val="00EE1F94"/>
    <w:rsid w:val="00EE7BE4"/>
    <w:rsid w:val="00F752AC"/>
    <w:rsid w:val="00F8370F"/>
    <w:rsid w:val="00F93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semiHidden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semiHidden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96258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62589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96258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semiHidden/>
    <w:rsid w:val="00962589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6258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62589"/>
    <w:rPr>
      <w:rFonts w:ascii="Tahoma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semiHidden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semiHidden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96258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62589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96258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semiHidden/>
    <w:rsid w:val="00962589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6258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62589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8553081C.dotm</Template>
  <TotalTime>3</TotalTime>
  <Pages>1</Pages>
  <Words>115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N+E</cp:lastModifiedBy>
  <cp:revision>2</cp:revision>
  <cp:lastPrinted>2009-06-30T20:24:00Z</cp:lastPrinted>
  <dcterms:created xsi:type="dcterms:W3CDTF">2014-01-31T19:33:00Z</dcterms:created>
  <dcterms:modified xsi:type="dcterms:W3CDTF">2014-01-31T19:33:00Z</dcterms:modified>
  <cp:category>12..11</cp:category>
</cp:coreProperties>
</file>